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EDF16" w14:textId="77777777" w:rsidR="00BB68B4" w:rsidRDefault="00BB68B4" w:rsidP="00BB68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BONDE (</w:t>
      </w:r>
      <w:proofErr w:type="gramStart"/>
      <w:r>
        <w:rPr>
          <w:rFonts w:cs="Times New Roman"/>
          <w:szCs w:val="24"/>
          <w:u w:val="single"/>
        </w:rPr>
        <w:t>BOND)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(fl.1484)</w:t>
      </w:r>
    </w:p>
    <w:p w14:paraId="2D9110B5" w14:textId="77777777" w:rsidR="00BB68B4" w:rsidRDefault="00BB68B4" w:rsidP="00BB68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St.Erth</w:t>
      </w:r>
      <w:proofErr w:type="spellEnd"/>
      <w:proofErr w:type="gramEnd"/>
      <w:r>
        <w:rPr>
          <w:rFonts w:cs="Times New Roman"/>
          <w:szCs w:val="24"/>
        </w:rPr>
        <w:t>, Cornwall. Gentleman.</w:t>
      </w:r>
    </w:p>
    <w:p w14:paraId="313AAEB2" w14:textId="77777777" w:rsidR="00BB68B4" w:rsidRDefault="00BB68B4" w:rsidP="00BB68B4">
      <w:pPr>
        <w:pStyle w:val="NoSpacing"/>
        <w:rPr>
          <w:rFonts w:cs="Times New Roman"/>
          <w:szCs w:val="24"/>
        </w:rPr>
      </w:pPr>
    </w:p>
    <w:p w14:paraId="334CAC52" w14:textId="77777777" w:rsidR="00BB68B4" w:rsidRDefault="00BB68B4" w:rsidP="00BB68B4">
      <w:pPr>
        <w:pStyle w:val="NoSpacing"/>
        <w:rPr>
          <w:rFonts w:cs="Times New Roman"/>
          <w:szCs w:val="24"/>
        </w:rPr>
      </w:pPr>
    </w:p>
    <w:p w14:paraId="1F7B8E79" w14:textId="77777777" w:rsidR="00BB68B4" w:rsidRDefault="00BB68B4" w:rsidP="00BB68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Feb.1484</w:t>
      </w:r>
      <w:r>
        <w:rPr>
          <w:rFonts w:cs="Times New Roman"/>
          <w:szCs w:val="24"/>
        </w:rPr>
        <w:tab/>
        <w:t xml:space="preserve">He was granted a general pardon. </w:t>
      </w:r>
    </w:p>
    <w:p w14:paraId="621572C6" w14:textId="77777777" w:rsidR="00BB68B4" w:rsidRDefault="00BB68B4" w:rsidP="00BB68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Pardon Rolls of Richard III 1484-5” ed. Hannes </w:t>
      </w:r>
      <w:proofErr w:type="spellStart"/>
      <w:r>
        <w:rPr>
          <w:rFonts w:cs="Times New Roman"/>
          <w:szCs w:val="24"/>
        </w:rPr>
        <w:t>Kleineke</w:t>
      </w:r>
      <w:proofErr w:type="spellEnd"/>
      <w:r>
        <w:rPr>
          <w:rFonts w:cs="Times New Roman"/>
          <w:szCs w:val="24"/>
        </w:rPr>
        <w:t xml:space="preserve">, </w:t>
      </w:r>
    </w:p>
    <w:p w14:paraId="6BE10652" w14:textId="77777777" w:rsidR="00BB68B4" w:rsidRDefault="00BB68B4" w:rsidP="00BB68B4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p.5)</w:t>
      </w:r>
    </w:p>
    <w:p w14:paraId="32BC6350" w14:textId="77777777" w:rsidR="00BB68B4" w:rsidRDefault="00BB68B4" w:rsidP="00BB68B4">
      <w:pPr>
        <w:pStyle w:val="NoSpacing"/>
        <w:rPr>
          <w:rFonts w:cs="Times New Roman"/>
          <w:szCs w:val="24"/>
        </w:rPr>
      </w:pPr>
    </w:p>
    <w:p w14:paraId="003AC0B8" w14:textId="77777777" w:rsidR="00BB68B4" w:rsidRDefault="00BB68B4" w:rsidP="00BB68B4">
      <w:pPr>
        <w:pStyle w:val="NoSpacing"/>
        <w:rPr>
          <w:rFonts w:cs="Times New Roman"/>
          <w:szCs w:val="24"/>
        </w:rPr>
      </w:pPr>
    </w:p>
    <w:p w14:paraId="68FFFF59" w14:textId="77777777" w:rsidR="00BB68B4" w:rsidRDefault="00BB68B4" w:rsidP="00BB68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July 2023</w:t>
      </w:r>
    </w:p>
    <w:p w14:paraId="2A9C0A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5BD13" w14:textId="77777777" w:rsidR="00BB68B4" w:rsidRDefault="00BB68B4" w:rsidP="009139A6">
      <w:r>
        <w:separator/>
      </w:r>
    </w:p>
  </w:endnote>
  <w:endnote w:type="continuationSeparator" w:id="0">
    <w:p w14:paraId="71825AEF" w14:textId="77777777" w:rsidR="00BB68B4" w:rsidRDefault="00BB68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6D5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8809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114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93F9C" w14:textId="77777777" w:rsidR="00BB68B4" w:rsidRDefault="00BB68B4" w:rsidP="009139A6">
      <w:r>
        <w:separator/>
      </w:r>
    </w:p>
  </w:footnote>
  <w:footnote w:type="continuationSeparator" w:id="0">
    <w:p w14:paraId="7B948413" w14:textId="77777777" w:rsidR="00BB68B4" w:rsidRDefault="00BB68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2A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65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726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8B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B68B4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1A3CA"/>
  <w15:chartTrackingRefBased/>
  <w15:docId w15:val="{132C6EEA-5A48-4D9C-9813-C3DB391B5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2023-07-30T12:15:00Z</dcterms:created>
  <dcterms:modified xsi:type="dcterms:W3CDTF">2023-07-30T12:15:00Z</dcterms:modified>
</cp:coreProperties>
</file>